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1039702051"/>
              <w:placeholder>
                <w:docPart w:val="3025A53058B2418B8FD92870265C8471"/>
              </w:placeholder>
              <w:showingPlcHdr/>
            </w:sdtPr>
            <w:sdtContent>
              <w:p w:rsidR="00682D2C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29965673"/>
              <w:placeholder>
                <w:docPart w:val="FFBA0B3B21974C008C4E7B2EF6B2C39B"/>
              </w:placeholder>
              <w:showingPlcHdr/>
            </w:sdtPr>
            <w:sdtContent>
              <w:p w:rsidR="00682D2C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336984798"/>
              <w:placeholder>
                <w:docPart w:val="72B06641FCE14729B94A4F2F814007EF"/>
              </w:placeholder>
              <w:showingPlcHdr/>
            </w:sdtPr>
            <w:sdtContent>
              <w:p w:rsidR="00682D2C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217824635"/>
              <w:placeholder>
                <w:docPart w:val="1DC733DC18AC49E292485473966A3890"/>
              </w:placeholder>
              <w:showingPlcHdr/>
            </w:sdtPr>
            <w:sdtContent>
              <w:p w:rsidR="00682D2C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095628502"/>
              <w:placeholder>
                <w:docPart w:val="34495B1B728F4148992B0DE9AC3F117F"/>
              </w:placeholder>
              <w:showingPlcHdr/>
            </w:sdtPr>
            <w:sdtContent>
              <w:p w:rsidR="00682D2C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417AF1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2025933540"/>
              <w:placeholder>
                <w:docPart w:val="ED40CDC3138946EEA2AD80BACCA897A9"/>
              </w:placeholder>
              <w:showingPlcHdr/>
            </w:sdtPr>
            <w:sdtContent>
              <w:p w:rsidR="007A7D5E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2124684443"/>
              <w:placeholder>
                <w:docPart w:val="3C329B4464F04AF781C993538949389A"/>
              </w:placeholder>
              <w:showingPlcHdr/>
            </w:sdtPr>
            <w:sdtContent>
              <w:p w:rsidR="007A7D5E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043586713"/>
              <w:placeholder>
                <w:docPart w:val="9EE2D8B6CEC1416E982C8D9F71643465"/>
              </w:placeholder>
              <w:showingPlcHdr/>
            </w:sdtPr>
            <w:sdtContent>
              <w:p w:rsidR="007A7D5E" w:rsidRPr="00083489" w:rsidRDefault="00083489" w:rsidP="00083489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083489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17AF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712798852"/>
              <w:placeholder>
                <w:docPart w:val="9DC36F23969E4767BD071801AE583A8C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940672123"/>
              <w:placeholder>
                <w:docPart w:val="E3A45F952B9B4895B24A37D7CD7CCCB2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459640151"/>
              <w:placeholder>
                <w:docPart w:val="DB63DDA254424060A8FC05746EAC2EAF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17AF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1869370085"/>
              <w:placeholder>
                <w:docPart w:val="8867F1B1E00D45FEA0F4860479220B6C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511920128"/>
              <w:placeholder>
                <w:docPart w:val="D3FF76A9859F465990442129F4F07A70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220142643"/>
              <w:placeholder>
                <w:docPart w:val="8069DB36B5B04198BA070E5956DD64EC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17AF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89049937"/>
              <w:placeholder>
                <w:docPart w:val="BC9332F508AF42BF859A8CD21884AB35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1431008185"/>
              <w:placeholder>
                <w:docPart w:val="8E2B4BB501254F9FBE683388B14ED899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316933785"/>
              <w:placeholder>
                <w:docPart w:val="EF305E0E7C5A44EAAE00F12AC3BFCE0E"/>
              </w:placeholder>
              <w:showingPlcHdr/>
            </w:sdtPr>
            <w:sdtContent>
              <w:p w:rsidR="007A7D5E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17AF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472987078"/>
              <w:placeholder>
                <w:docPart w:val="192C3201EE9141D0B0456C241224209A"/>
              </w:placeholder>
              <w:showingPlcHdr/>
            </w:sdtPr>
            <w:sdtContent>
              <w:p w:rsidR="005558E5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1187724906"/>
              <w:placeholder>
                <w:docPart w:val="9D587B618D634D55A6060E7CB0293EEB"/>
              </w:placeholder>
              <w:showingPlcHdr/>
            </w:sdtPr>
            <w:sdtContent>
              <w:p w:rsidR="005558E5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szCs w:val="20"/>
                <w:lang w:eastAsia="en-US"/>
              </w:rPr>
              <w:id w:val="-919640664"/>
              <w:placeholder>
                <w:docPart w:val="696996704EBA419F985F0682A5BD2E22"/>
              </w:placeholder>
              <w:showingPlcHdr/>
            </w:sdtPr>
            <w:sdtContent>
              <w:p w:rsidR="005558E5" w:rsidRPr="00417AF1" w:rsidRDefault="00417AF1" w:rsidP="00417AF1">
                <w:pPr>
                  <w:keepNext/>
                  <w:ind w:right="-570"/>
                  <w:rPr>
                    <w:rFonts w:eastAsiaTheme="minorHAnsi" w:cs="Arial"/>
                    <w:szCs w:val="20"/>
                    <w:lang w:eastAsia="en-US"/>
                  </w:rPr>
                </w:pPr>
                <w:r w:rsidRPr="00417AF1">
                  <w:rPr>
                    <w:vanish/>
                    <w:color w:val="808080"/>
                    <w:szCs w:val="20"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17AF1"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15076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589110874"/>
              <w:placeholder>
                <w:docPart w:val="95A41B127C6C44308E2D1FEA34C87B46"/>
              </w:placeholder>
              <w:showingPlcHdr/>
            </w:sdtPr>
            <w:sdtContent>
              <w:p w:rsidR="00417AF1" w:rsidRDefault="00417AF1" w:rsidP="00417AF1">
                <w:r w:rsidRPr="00FB75E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1851679281"/>
              <w:placeholder>
                <w:docPart w:val="7D124325F7314621A75E109E96D0BF43"/>
              </w:placeholder>
              <w:showingPlcHdr/>
            </w:sdtPr>
            <w:sdtContent>
              <w:p w:rsidR="00417AF1" w:rsidRDefault="00417AF1" w:rsidP="00417AF1">
                <w:r w:rsidRPr="00FB75E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-1528180921"/>
              <w:placeholder>
                <w:docPart w:val="27507729106748349D729FE29F72D9DA"/>
              </w:placeholder>
              <w:showingPlcHdr/>
            </w:sdtPr>
            <w:sdtContent>
              <w:p w:rsidR="00417AF1" w:rsidRDefault="00417AF1" w:rsidP="00417AF1">
                <w:r w:rsidRPr="00FB75E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8E306F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372227626"/>
              <w:placeholder>
                <w:docPart w:val="E61D3500F6F341D8B8665400A4D73201"/>
              </w:placeholder>
              <w:showingPlcHdr/>
            </w:sdtPr>
            <w:sdtContent>
              <w:p w:rsidR="00417AF1" w:rsidRDefault="00417AF1" w:rsidP="00417AF1">
                <w:r w:rsidRPr="00D5667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1697120633"/>
              <w:placeholder>
                <w:docPart w:val="8716E1AF1632426B87F690772BF3265F"/>
              </w:placeholder>
              <w:showingPlcHdr/>
            </w:sdtPr>
            <w:sdtContent>
              <w:p w:rsidR="00417AF1" w:rsidRDefault="00417AF1" w:rsidP="00417AF1">
                <w:r w:rsidRPr="00D5667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-496732306"/>
              <w:placeholder>
                <w:docPart w:val="F4621598343143D781A74BF3EE5A8CA4"/>
              </w:placeholder>
              <w:showingPlcHdr/>
            </w:sdtPr>
            <w:sdtContent>
              <w:p w:rsidR="00417AF1" w:rsidRDefault="00417AF1" w:rsidP="00417AF1">
                <w:r w:rsidRPr="00D5667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636031691"/>
              <w:placeholder>
                <w:docPart w:val="D3105DEDC03E4FD1A17B52A82D0A7A01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1716304688"/>
              <w:placeholder>
                <w:docPart w:val="4E48C40BE5E64199BC20D1DC55581C5E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758024217"/>
              <w:placeholder>
                <w:docPart w:val="49F160DE3954415D8A9BA2657283A0EB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88652258"/>
              <w:placeholder>
                <w:docPart w:val="FD3C148FD0924BE2BC3F15A80FF20D7E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-1268150430"/>
              <w:placeholder>
                <w:docPart w:val="8617A711E52D435FB8F979C6600CF101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</w:t>
                </w:r>
                <w:r w:rsidRPr="006530FA">
                  <w:rPr>
                    <w:rStyle w:val="Platzhaltertext"/>
                    <w:vanish/>
                  </w:rPr>
                  <w:t>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194132741"/>
              <w:placeholder>
                <w:docPart w:val="28F3A70000AE4B3382F5FE30E1837711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710386967"/>
              <w:placeholder>
                <w:docPart w:val="47081CDB49B4487DA07635FCA99BEBE7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</w:t>
                </w:r>
                <w:r w:rsidRPr="006530FA">
                  <w:rPr>
                    <w:rStyle w:val="Anstrich"/>
                    <w:vanish/>
                  </w:rPr>
                  <w:t xml:space="preserve"> Sie hier, um Text ein</w:t>
                </w:r>
                <w:r w:rsidRPr="006530FA">
                  <w:rPr>
                    <w:rStyle w:val="Platzhaltertext"/>
                    <w:vanish/>
                  </w:rPr>
                  <w:t>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931162916"/>
              <w:placeholder>
                <w:docPart w:val="A845C557E8FB45D2AD2C752E8D016362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2110158262"/>
              <w:placeholder>
                <w:docPart w:val="7D9C24D21BB249BFB9CDEE193AEEBD8B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23770329"/>
              <w:placeholder>
                <w:docPart w:val="1BE06AEB59BE4B5E876B3489E6257C72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</w:t>
                </w:r>
                <w:r w:rsidRPr="006530FA">
                  <w:rPr>
                    <w:rStyle w:val="Platzhaltertext"/>
                    <w:vanish/>
                  </w:rPr>
                  <w:t>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734971243"/>
              <w:placeholder>
                <w:docPart w:val="3F9E4689E898416CA29676F29C5CF9D3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</w:t>
                </w:r>
                <w:r w:rsidRPr="006530FA">
                  <w:rPr>
                    <w:rStyle w:val="Anstrich"/>
                    <w:vanish/>
                  </w:rPr>
                  <w:t>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-1358432261"/>
              <w:placeholder>
                <w:docPart w:val="E5ED569A2CBA43D78FB1281DEBC173EB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934422074"/>
              <w:placeholder>
                <w:docPart w:val="8642359DF2934FBDA34A084AEFC976F6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</w:t>
                </w:r>
                <w:r w:rsidRPr="006530FA">
                  <w:rPr>
                    <w:rStyle w:val="Anstrich"/>
                    <w:vanish/>
                  </w:rPr>
                  <w:t>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831420449"/>
              <w:placeholder>
                <w:docPart w:val="01621BEAF3F94CB582EE534C74114680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400868005"/>
              <w:placeholder>
                <w:docPart w:val="D83CA7B535924443B4FB01C192DE704D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382246718"/>
              <w:placeholder>
                <w:docPart w:val="A05D739AF19C4F31BE585DCCC3D9498B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-496197161"/>
              <w:placeholder>
                <w:docPart w:val="D9A09142D64B4AD088DDA20CEEC19264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-1932576527"/>
              <w:placeholder>
                <w:docPart w:val="220D5390F96146D999E7EF6AF2A5E307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  <w:tr w:rsidR="00417AF1" w:rsidRPr="00F45CAD" w:rsidTr="000005E3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508284367"/>
              <w:placeholder>
                <w:docPart w:val="07A79562D6714DD1815B77A4B2122EFF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sdt>
            <w:sdtPr>
              <w:rPr>
                <w:rFonts w:eastAsiaTheme="minorHAnsi" w:cs="Arial"/>
                <w:lang w:eastAsia="en-US"/>
              </w:rPr>
              <w:id w:val="1933698662"/>
              <w:placeholder>
                <w:docPart w:val="B11E91C289CA49C4A3F9D208B53704E9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Anstrich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sdt>
            <w:sdtPr>
              <w:rPr>
                <w:rFonts w:eastAsiaTheme="minorHAnsi" w:cs="Arial"/>
                <w:lang w:eastAsia="en-US"/>
              </w:rPr>
              <w:id w:val="590359645"/>
              <w:placeholder>
                <w:docPart w:val="E003F86B64BD4627B3EE315BC72BEA49"/>
              </w:placeholder>
              <w:showingPlcHdr/>
            </w:sdtPr>
            <w:sdtContent>
              <w:p w:rsidR="00417AF1" w:rsidRDefault="00417AF1" w:rsidP="00417AF1">
                <w:r w:rsidRPr="006530FA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417AF1" w:rsidRPr="00F45CAD" w:rsidRDefault="00417AF1" w:rsidP="00417AF1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>
      <w:bookmarkStart w:id="1" w:name="_GoBack"/>
      <w:bookmarkEnd w:id="1"/>
    </w:p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17AF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17AF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3489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17AF1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319B918"/>
  <w15:docId w15:val="{B14BCD05-9083-48E1-96B6-CB6B8772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styleId="Platzhaltertext">
    <w:name w:val="Placeholder Text"/>
    <w:basedOn w:val="Absatz-Standardschriftart"/>
    <w:uiPriority w:val="99"/>
    <w:semiHidden/>
    <w:rsid w:val="00417A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025A53058B2418B8FD92870265C84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BCA22-33D7-4B19-BF89-20607541887E}"/>
      </w:docPartPr>
      <w:docPartBody>
        <w:p w:rsidR="00000000" w:rsidRDefault="007A0E70" w:rsidP="007A0E70">
          <w:pPr>
            <w:pStyle w:val="3025A53058B2418B8FD92870265C847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DC733DC18AC49E292485473966A38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F3243-ABC6-4517-9D2E-96A0D3B9E0CB}"/>
      </w:docPartPr>
      <w:docPartBody>
        <w:p w:rsidR="00000000" w:rsidRDefault="007A0E70" w:rsidP="007A0E70">
          <w:pPr>
            <w:pStyle w:val="1DC733DC18AC49E292485473966A389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FBA0B3B21974C008C4E7B2EF6B2C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48F9-CB59-47F4-8F93-82B284D64AA6}"/>
      </w:docPartPr>
      <w:docPartBody>
        <w:p w:rsidR="00000000" w:rsidRDefault="007A0E70" w:rsidP="007A0E70">
          <w:pPr>
            <w:pStyle w:val="FFBA0B3B21974C008C4E7B2EF6B2C39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2B06641FCE14729B94A4F2F814007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59B6A6-3293-4496-B9AA-25908B37C347}"/>
      </w:docPartPr>
      <w:docPartBody>
        <w:p w:rsidR="00000000" w:rsidRDefault="007A0E70" w:rsidP="007A0E70">
          <w:pPr>
            <w:pStyle w:val="72B06641FCE14729B94A4F2F814007E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4495B1B728F4148992B0DE9AC3F11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E1DCC6-652D-46EC-AA7C-9AEF2FC7C097}"/>
      </w:docPartPr>
      <w:docPartBody>
        <w:p w:rsidR="00000000" w:rsidRDefault="007A0E70" w:rsidP="007A0E70">
          <w:pPr>
            <w:pStyle w:val="34495B1B728F4148992B0DE9AC3F117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D40CDC3138946EEA2AD80BACCA897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A1CD4-8564-4D78-901A-D7606215D83C}"/>
      </w:docPartPr>
      <w:docPartBody>
        <w:p w:rsidR="00000000" w:rsidRDefault="007A0E70" w:rsidP="007A0E70">
          <w:pPr>
            <w:pStyle w:val="ED40CDC3138946EEA2AD80BACCA897A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C329B4464F04AF781C99353894938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B4B27B-92F3-44F4-A1AC-E4A54737E4BC}"/>
      </w:docPartPr>
      <w:docPartBody>
        <w:p w:rsidR="00000000" w:rsidRDefault="007A0E70" w:rsidP="007A0E70">
          <w:pPr>
            <w:pStyle w:val="3C329B4464F04AF781C993538949389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EE2D8B6CEC1416E982C8D9F716434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083B2A-AA9B-4EB1-B3C7-65A4BCABB324}"/>
      </w:docPartPr>
      <w:docPartBody>
        <w:p w:rsidR="00000000" w:rsidRDefault="007A0E70" w:rsidP="007A0E70">
          <w:pPr>
            <w:pStyle w:val="9EE2D8B6CEC1416E982C8D9F7164346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DC36F23969E4767BD071801AE583A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7DDB0-8C4C-4CF8-A43B-D6BA73247E82}"/>
      </w:docPartPr>
      <w:docPartBody>
        <w:p w:rsidR="00000000" w:rsidRDefault="007A0E70" w:rsidP="007A0E70">
          <w:pPr>
            <w:pStyle w:val="9DC36F23969E4767BD071801AE583A8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3A45F952B9B4895B24A37D7CD7CC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1A0A1B-A6A6-4A35-8EB6-8A9BB875631A}"/>
      </w:docPartPr>
      <w:docPartBody>
        <w:p w:rsidR="00000000" w:rsidRDefault="007A0E70" w:rsidP="007A0E70">
          <w:pPr>
            <w:pStyle w:val="E3A45F952B9B4895B24A37D7CD7CCCB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B63DDA254424060A8FC05746EAC2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1B4D04-C091-4121-8012-7C04B85982E9}"/>
      </w:docPartPr>
      <w:docPartBody>
        <w:p w:rsidR="00000000" w:rsidRDefault="007A0E70" w:rsidP="007A0E70">
          <w:pPr>
            <w:pStyle w:val="DB63DDA254424060A8FC05746EAC2EA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867F1B1E00D45FEA0F4860479220B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BF8104-DF13-40E9-94CF-8CCC6DF2A09C}"/>
      </w:docPartPr>
      <w:docPartBody>
        <w:p w:rsidR="00000000" w:rsidRDefault="007A0E70" w:rsidP="007A0E70">
          <w:pPr>
            <w:pStyle w:val="8867F1B1E00D45FEA0F4860479220B6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FF76A9859F465990442129F4F07A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A1635-8F8F-4851-B434-291609496645}"/>
      </w:docPartPr>
      <w:docPartBody>
        <w:p w:rsidR="00000000" w:rsidRDefault="007A0E70" w:rsidP="007A0E70">
          <w:pPr>
            <w:pStyle w:val="D3FF76A9859F465990442129F4F07A7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069DB36B5B04198BA070E5956DD64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ECA11A-3B75-4EC9-8975-73CD70409A71}"/>
      </w:docPartPr>
      <w:docPartBody>
        <w:p w:rsidR="00000000" w:rsidRDefault="007A0E70" w:rsidP="007A0E70">
          <w:pPr>
            <w:pStyle w:val="8069DB36B5B04198BA070E5956DD64E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C9332F508AF42BF859A8CD21884AB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D6B13-26F7-4F7E-9385-300A55F4B24E}"/>
      </w:docPartPr>
      <w:docPartBody>
        <w:p w:rsidR="00000000" w:rsidRDefault="007A0E70" w:rsidP="007A0E70">
          <w:pPr>
            <w:pStyle w:val="BC9332F508AF42BF859A8CD21884AB3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E2B4BB501254F9FBE683388B14ED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9A45B-C115-460B-92F8-E0E8627B4CBC}"/>
      </w:docPartPr>
      <w:docPartBody>
        <w:p w:rsidR="00000000" w:rsidRDefault="007A0E70" w:rsidP="007A0E70">
          <w:pPr>
            <w:pStyle w:val="8E2B4BB501254F9FBE683388B14ED89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F305E0E7C5A44EAAE00F12AC3BFCE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EC2B7-E26E-4B82-9CD4-FB41F01C5FD3}"/>
      </w:docPartPr>
      <w:docPartBody>
        <w:p w:rsidR="00000000" w:rsidRDefault="007A0E70" w:rsidP="007A0E70">
          <w:pPr>
            <w:pStyle w:val="EF305E0E7C5A44EAAE00F12AC3BFCE0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92C3201EE9141D0B0456C2412242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4EBEEC-FCD4-47CA-919B-6E7E7FD66695}"/>
      </w:docPartPr>
      <w:docPartBody>
        <w:p w:rsidR="00000000" w:rsidRDefault="007A0E70" w:rsidP="007A0E70">
          <w:pPr>
            <w:pStyle w:val="192C3201EE9141D0B0456C241224209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D587B618D634D55A6060E7CB0293E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09F3E5-DFF4-4992-B0BE-568BD6C0E1CC}"/>
      </w:docPartPr>
      <w:docPartBody>
        <w:p w:rsidR="00000000" w:rsidRDefault="007A0E70" w:rsidP="007A0E70">
          <w:pPr>
            <w:pStyle w:val="9D587B618D634D55A6060E7CB0293EE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96996704EBA419F985F0682A5BD2E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91C8F8-6B49-4260-85A0-5245730479D1}"/>
      </w:docPartPr>
      <w:docPartBody>
        <w:p w:rsidR="00000000" w:rsidRDefault="007A0E70" w:rsidP="007A0E70">
          <w:pPr>
            <w:pStyle w:val="696996704EBA419F985F0682A5BD2E2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5A41B127C6C44308E2D1FEA34C87B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31669-05FC-49AF-993F-9574905F880D}"/>
      </w:docPartPr>
      <w:docPartBody>
        <w:p w:rsidR="00000000" w:rsidRDefault="007A0E70" w:rsidP="007A0E70">
          <w:pPr>
            <w:pStyle w:val="95A41B127C6C44308E2D1FEA34C87B4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D124325F7314621A75E109E96D0BF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8887F3-C351-4FDD-A644-3692DB2A492B}"/>
      </w:docPartPr>
      <w:docPartBody>
        <w:p w:rsidR="00000000" w:rsidRDefault="007A0E70" w:rsidP="007A0E70">
          <w:pPr>
            <w:pStyle w:val="7D124325F7314621A75E109E96D0BF4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7507729106748349D729FE29F72D9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440A5-0256-48EF-B4E9-90202B9E9212}"/>
      </w:docPartPr>
      <w:docPartBody>
        <w:p w:rsidR="00000000" w:rsidRDefault="007A0E70" w:rsidP="007A0E70">
          <w:pPr>
            <w:pStyle w:val="27507729106748349D729FE29F72D9D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61D3500F6F341D8B8665400A4D73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762329-A2EA-4A76-B03C-A26B1C865C0A}"/>
      </w:docPartPr>
      <w:docPartBody>
        <w:p w:rsidR="00000000" w:rsidRDefault="007A0E70" w:rsidP="007A0E70">
          <w:pPr>
            <w:pStyle w:val="E61D3500F6F341D8B8665400A4D7320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716E1AF1632426B87F690772BF326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E61F5-0A47-47E3-987D-0C1E73913E17}"/>
      </w:docPartPr>
      <w:docPartBody>
        <w:p w:rsidR="00000000" w:rsidRDefault="007A0E70" w:rsidP="007A0E70">
          <w:pPr>
            <w:pStyle w:val="8716E1AF1632426B87F690772BF3265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4621598343143D781A74BF3EE5A8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C19F2-0587-40CD-99B5-80FC441A3B4D}"/>
      </w:docPartPr>
      <w:docPartBody>
        <w:p w:rsidR="00000000" w:rsidRDefault="007A0E70" w:rsidP="007A0E70">
          <w:pPr>
            <w:pStyle w:val="F4621598343143D781A74BF3EE5A8CA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105DEDC03E4FD1A17B52A82D0A7A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259D40-6A81-45B6-9CC1-46F69E37F8B5}"/>
      </w:docPartPr>
      <w:docPartBody>
        <w:p w:rsidR="00000000" w:rsidRDefault="007A0E70" w:rsidP="007A0E70">
          <w:pPr>
            <w:pStyle w:val="D3105DEDC03E4FD1A17B52A82D0A7A0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E48C40BE5E64199BC20D1DC55581C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718CA9-790B-464D-972E-8167B82CB567}"/>
      </w:docPartPr>
      <w:docPartBody>
        <w:p w:rsidR="00000000" w:rsidRDefault="007A0E70" w:rsidP="007A0E70">
          <w:pPr>
            <w:pStyle w:val="4E48C40BE5E64199BC20D1DC55581C5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9F160DE3954415D8A9BA2657283A0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62A27F-BA93-4AFB-93A5-7EA4699CB4BF}"/>
      </w:docPartPr>
      <w:docPartBody>
        <w:p w:rsidR="00000000" w:rsidRDefault="007A0E70" w:rsidP="007A0E70">
          <w:pPr>
            <w:pStyle w:val="49F160DE3954415D8A9BA2657283A0E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3C148FD0924BE2BC3F15A80FF20D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D1ABC-0648-453B-8611-75F02F6F60C6}"/>
      </w:docPartPr>
      <w:docPartBody>
        <w:p w:rsidR="00000000" w:rsidRDefault="007A0E70" w:rsidP="007A0E70">
          <w:pPr>
            <w:pStyle w:val="FD3C148FD0924BE2BC3F15A80FF20D7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617A711E52D435FB8F979C6600CF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6AC718-027A-437D-91C5-F10E7E705A4C}"/>
      </w:docPartPr>
      <w:docPartBody>
        <w:p w:rsidR="00000000" w:rsidRDefault="007A0E70" w:rsidP="007A0E70">
          <w:pPr>
            <w:pStyle w:val="8617A711E52D435FB8F979C6600CF10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8F3A70000AE4B3382F5FE30E18377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D2882A-0BAE-4895-89B2-2E91884C6B61}"/>
      </w:docPartPr>
      <w:docPartBody>
        <w:p w:rsidR="00000000" w:rsidRDefault="007A0E70" w:rsidP="007A0E70">
          <w:pPr>
            <w:pStyle w:val="28F3A70000AE4B3382F5FE30E183771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7081CDB49B4487DA07635FCA99BE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A0D0FD-1D2E-4227-938F-7ACF33336A66}"/>
      </w:docPartPr>
      <w:docPartBody>
        <w:p w:rsidR="00000000" w:rsidRDefault="007A0E70" w:rsidP="007A0E70">
          <w:pPr>
            <w:pStyle w:val="47081CDB49B4487DA07635FCA99BEBE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845C557E8FB45D2AD2C752E8D016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759F3-D6B2-461C-BF57-30885EDD1AB3}"/>
      </w:docPartPr>
      <w:docPartBody>
        <w:p w:rsidR="00000000" w:rsidRDefault="007A0E70" w:rsidP="007A0E70">
          <w:pPr>
            <w:pStyle w:val="A845C557E8FB45D2AD2C752E8D01636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D9C24D21BB249BFB9CDEE193AEEBD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A7A407-967F-4955-B20A-737717636EF4}"/>
      </w:docPartPr>
      <w:docPartBody>
        <w:p w:rsidR="00000000" w:rsidRDefault="007A0E70" w:rsidP="007A0E70">
          <w:pPr>
            <w:pStyle w:val="7D9C24D21BB249BFB9CDEE193AEEBD8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BE06AEB59BE4B5E876B3489E6257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F2247D-B83F-48D2-92BB-02100B1008E0}"/>
      </w:docPartPr>
      <w:docPartBody>
        <w:p w:rsidR="00000000" w:rsidRDefault="007A0E70" w:rsidP="007A0E70">
          <w:pPr>
            <w:pStyle w:val="1BE06AEB59BE4B5E876B3489E6257C7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F9E4689E898416CA29676F29C5CF9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6B702D-8E22-4203-BFAC-991120210C0F}"/>
      </w:docPartPr>
      <w:docPartBody>
        <w:p w:rsidR="00000000" w:rsidRDefault="007A0E70" w:rsidP="007A0E70">
          <w:pPr>
            <w:pStyle w:val="3F9E4689E898416CA29676F29C5CF9D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5ED569A2CBA43D78FB1281DEBC17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6CA01-DEBA-473C-9545-995A375D8FEE}"/>
      </w:docPartPr>
      <w:docPartBody>
        <w:p w:rsidR="00000000" w:rsidRDefault="007A0E70" w:rsidP="007A0E70">
          <w:pPr>
            <w:pStyle w:val="E5ED569A2CBA43D78FB1281DEBC173E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642359DF2934FBDA34A084AEFC976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1B237-4EBD-4A3E-8857-BACDD4D69E65}"/>
      </w:docPartPr>
      <w:docPartBody>
        <w:p w:rsidR="00000000" w:rsidRDefault="007A0E70" w:rsidP="007A0E70">
          <w:pPr>
            <w:pStyle w:val="8642359DF2934FBDA34A084AEFC976F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1621BEAF3F94CB582EE534C741146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6D368-A794-4B67-B365-9B4719E3AE7A}"/>
      </w:docPartPr>
      <w:docPartBody>
        <w:p w:rsidR="00000000" w:rsidRDefault="007A0E70" w:rsidP="007A0E70">
          <w:pPr>
            <w:pStyle w:val="01621BEAF3F94CB582EE534C7411468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83CA7B535924443B4FB01C192DE7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56BFE1-AD21-4DCF-86F5-E738F97BC900}"/>
      </w:docPartPr>
      <w:docPartBody>
        <w:p w:rsidR="00000000" w:rsidRDefault="007A0E70" w:rsidP="007A0E70">
          <w:pPr>
            <w:pStyle w:val="D83CA7B535924443B4FB01C192DE704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05D739AF19C4F31BE585DCCC3D949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87CC3-D73E-4E3B-8070-C2B0DE8DB264}"/>
      </w:docPartPr>
      <w:docPartBody>
        <w:p w:rsidR="00000000" w:rsidRDefault="007A0E70" w:rsidP="007A0E70">
          <w:pPr>
            <w:pStyle w:val="A05D739AF19C4F31BE585DCCC3D9498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9A09142D64B4AD088DDA20CEEC19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94BD5-6151-41B9-A858-C3C17E676C70}"/>
      </w:docPartPr>
      <w:docPartBody>
        <w:p w:rsidR="00000000" w:rsidRDefault="007A0E70" w:rsidP="007A0E70">
          <w:pPr>
            <w:pStyle w:val="D9A09142D64B4AD088DDA20CEEC1926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20D5390F96146D999E7EF6AF2A5E3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5ED29-926F-4084-8A86-240E130E3CD6}"/>
      </w:docPartPr>
      <w:docPartBody>
        <w:p w:rsidR="00000000" w:rsidRDefault="007A0E70" w:rsidP="007A0E70">
          <w:pPr>
            <w:pStyle w:val="220D5390F96146D999E7EF6AF2A5E30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7A79562D6714DD1815B77A4B2122E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B88071-70C9-40B9-803E-99302107F390}"/>
      </w:docPartPr>
      <w:docPartBody>
        <w:p w:rsidR="00000000" w:rsidRDefault="007A0E70" w:rsidP="007A0E70">
          <w:pPr>
            <w:pStyle w:val="07A79562D6714DD1815B77A4B2122EF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11E91C289CA49C4A3F9D208B53704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1872AA-EC6A-422E-93D9-1C0260A73829}"/>
      </w:docPartPr>
      <w:docPartBody>
        <w:p w:rsidR="00000000" w:rsidRDefault="007A0E70" w:rsidP="007A0E70">
          <w:pPr>
            <w:pStyle w:val="B11E91C289CA49C4A3F9D208B53704E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003F86B64BD4627B3EE315BC72BEA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588B1-32B2-4C5D-B195-C3F63D566259}"/>
      </w:docPartPr>
      <w:docPartBody>
        <w:p w:rsidR="00000000" w:rsidRDefault="007A0E70" w:rsidP="007A0E70">
          <w:pPr>
            <w:pStyle w:val="E003F86B64BD4627B3EE315BC72BEA4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70"/>
    <w:rsid w:val="007A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0E70"/>
  </w:style>
  <w:style w:type="paragraph" w:customStyle="1" w:styleId="3025A53058B2418B8FD92870265C8471">
    <w:name w:val="3025A53058B2418B8FD92870265C8471"/>
    <w:rsid w:val="007A0E70"/>
  </w:style>
  <w:style w:type="paragraph" w:customStyle="1" w:styleId="1DC733DC18AC49E292485473966A3890">
    <w:name w:val="1DC733DC18AC49E292485473966A3890"/>
    <w:rsid w:val="007A0E70"/>
  </w:style>
  <w:style w:type="paragraph" w:customStyle="1" w:styleId="FFBA0B3B21974C008C4E7B2EF6B2C39B">
    <w:name w:val="FFBA0B3B21974C008C4E7B2EF6B2C39B"/>
    <w:rsid w:val="007A0E70"/>
  </w:style>
  <w:style w:type="paragraph" w:customStyle="1" w:styleId="72B06641FCE14729B94A4F2F814007EF">
    <w:name w:val="72B06641FCE14729B94A4F2F814007EF"/>
    <w:rsid w:val="007A0E70"/>
  </w:style>
  <w:style w:type="paragraph" w:customStyle="1" w:styleId="34495B1B728F4148992B0DE9AC3F117F">
    <w:name w:val="34495B1B728F4148992B0DE9AC3F117F"/>
    <w:rsid w:val="007A0E70"/>
  </w:style>
  <w:style w:type="paragraph" w:customStyle="1" w:styleId="ED40CDC3138946EEA2AD80BACCA897A9">
    <w:name w:val="ED40CDC3138946EEA2AD80BACCA897A9"/>
    <w:rsid w:val="007A0E70"/>
  </w:style>
  <w:style w:type="paragraph" w:customStyle="1" w:styleId="3C329B4464F04AF781C993538949389A">
    <w:name w:val="3C329B4464F04AF781C993538949389A"/>
    <w:rsid w:val="007A0E70"/>
  </w:style>
  <w:style w:type="paragraph" w:customStyle="1" w:styleId="9EE2D8B6CEC1416E982C8D9F71643465">
    <w:name w:val="9EE2D8B6CEC1416E982C8D9F71643465"/>
    <w:rsid w:val="007A0E70"/>
  </w:style>
  <w:style w:type="paragraph" w:customStyle="1" w:styleId="9DC36F23969E4767BD071801AE583A8C">
    <w:name w:val="9DC36F23969E4767BD071801AE583A8C"/>
    <w:rsid w:val="007A0E70"/>
  </w:style>
  <w:style w:type="paragraph" w:customStyle="1" w:styleId="E3A45F952B9B4895B24A37D7CD7CCCB2">
    <w:name w:val="E3A45F952B9B4895B24A37D7CD7CCCB2"/>
    <w:rsid w:val="007A0E70"/>
  </w:style>
  <w:style w:type="paragraph" w:customStyle="1" w:styleId="DB63DDA254424060A8FC05746EAC2EAF">
    <w:name w:val="DB63DDA254424060A8FC05746EAC2EAF"/>
    <w:rsid w:val="007A0E70"/>
  </w:style>
  <w:style w:type="paragraph" w:customStyle="1" w:styleId="8867F1B1E00D45FEA0F4860479220B6C">
    <w:name w:val="8867F1B1E00D45FEA0F4860479220B6C"/>
    <w:rsid w:val="007A0E70"/>
  </w:style>
  <w:style w:type="paragraph" w:customStyle="1" w:styleId="D3FF76A9859F465990442129F4F07A70">
    <w:name w:val="D3FF76A9859F465990442129F4F07A70"/>
    <w:rsid w:val="007A0E70"/>
  </w:style>
  <w:style w:type="paragraph" w:customStyle="1" w:styleId="8069DB36B5B04198BA070E5956DD64EC">
    <w:name w:val="8069DB36B5B04198BA070E5956DD64EC"/>
    <w:rsid w:val="007A0E70"/>
  </w:style>
  <w:style w:type="paragraph" w:customStyle="1" w:styleId="BC9332F508AF42BF859A8CD21884AB35">
    <w:name w:val="BC9332F508AF42BF859A8CD21884AB35"/>
    <w:rsid w:val="007A0E70"/>
  </w:style>
  <w:style w:type="paragraph" w:customStyle="1" w:styleId="8E2B4BB501254F9FBE683388B14ED899">
    <w:name w:val="8E2B4BB501254F9FBE683388B14ED899"/>
    <w:rsid w:val="007A0E70"/>
  </w:style>
  <w:style w:type="paragraph" w:customStyle="1" w:styleId="EF305E0E7C5A44EAAE00F12AC3BFCE0E">
    <w:name w:val="EF305E0E7C5A44EAAE00F12AC3BFCE0E"/>
    <w:rsid w:val="007A0E70"/>
  </w:style>
  <w:style w:type="paragraph" w:customStyle="1" w:styleId="192C3201EE9141D0B0456C241224209A">
    <w:name w:val="192C3201EE9141D0B0456C241224209A"/>
    <w:rsid w:val="007A0E70"/>
  </w:style>
  <w:style w:type="paragraph" w:customStyle="1" w:styleId="9D587B618D634D55A6060E7CB0293EEB">
    <w:name w:val="9D587B618D634D55A6060E7CB0293EEB"/>
    <w:rsid w:val="007A0E70"/>
  </w:style>
  <w:style w:type="paragraph" w:customStyle="1" w:styleId="696996704EBA419F985F0682A5BD2E22">
    <w:name w:val="696996704EBA419F985F0682A5BD2E22"/>
    <w:rsid w:val="007A0E70"/>
  </w:style>
  <w:style w:type="paragraph" w:customStyle="1" w:styleId="95A41B127C6C44308E2D1FEA34C87B46">
    <w:name w:val="95A41B127C6C44308E2D1FEA34C87B46"/>
    <w:rsid w:val="007A0E70"/>
  </w:style>
  <w:style w:type="paragraph" w:customStyle="1" w:styleId="7D124325F7314621A75E109E96D0BF43">
    <w:name w:val="7D124325F7314621A75E109E96D0BF43"/>
    <w:rsid w:val="007A0E70"/>
  </w:style>
  <w:style w:type="paragraph" w:customStyle="1" w:styleId="27507729106748349D729FE29F72D9DA">
    <w:name w:val="27507729106748349D729FE29F72D9DA"/>
    <w:rsid w:val="007A0E70"/>
  </w:style>
  <w:style w:type="paragraph" w:customStyle="1" w:styleId="E61D3500F6F341D8B8665400A4D73201">
    <w:name w:val="E61D3500F6F341D8B8665400A4D73201"/>
    <w:rsid w:val="007A0E70"/>
  </w:style>
  <w:style w:type="paragraph" w:customStyle="1" w:styleId="8716E1AF1632426B87F690772BF3265F">
    <w:name w:val="8716E1AF1632426B87F690772BF3265F"/>
    <w:rsid w:val="007A0E70"/>
  </w:style>
  <w:style w:type="paragraph" w:customStyle="1" w:styleId="F4621598343143D781A74BF3EE5A8CA4">
    <w:name w:val="F4621598343143D781A74BF3EE5A8CA4"/>
    <w:rsid w:val="007A0E70"/>
  </w:style>
  <w:style w:type="paragraph" w:customStyle="1" w:styleId="D3105DEDC03E4FD1A17B52A82D0A7A01">
    <w:name w:val="D3105DEDC03E4FD1A17B52A82D0A7A01"/>
    <w:rsid w:val="007A0E70"/>
  </w:style>
  <w:style w:type="paragraph" w:customStyle="1" w:styleId="4E48C40BE5E64199BC20D1DC55581C5E">
    <w:name w:val="4E48C40BE5E64199BC20D1DC55581C5E"/>
    <w:rsid w:val="007A0E70"/>
  </w:style>
  <w:style w:type="paragraph" w:customStyle="1" w:styleId="49F160DE3954415D8A9BA2657283A0EB">
    <w:name w:val="49F160DE3954415D8A9BA2657283A0EB"/>
    <w:rsid w:val="007A0E70"/>
  </w:style>
  <w:style w:type="paragraph" w:customStyle="1" w:styleId="FD3C148FD0924BE2BC3F15A80FF20D7E">
    <w:name w:val="FD3C148FD0924BE2BC3F15A80FF20D7E"/>
    <w:rsid w:val="007A0E70"/>
  </w:style>
  <w:style w:type="paragraph" w:customStyle="1" w:styleId="8617A711E52D435FB8F979C6600CF101">
    <w:name w:val="8617A711E52D435FB8F979C6600CF101"/>
    <w:rsid w:val="007A0E70"/>
  </w:style>
  <w:style w:type="paragraph" w:customStyle="1" w:styleId="28F3A70000AE4B3382F5FE30E1837711">
    <w:name w:val="28F3A70000AE4B3382F5FE30E1837711"/>
    <w:rsid w:val="007A0E70"/>
  </w:style>
  <w:style w:type="paragraph" w:customStyle="1" w:styleId="47081CDB49B4487DA07635FCA99BEBE7">
    <w:name w:val="47081CDB49B4487DA07635FCA99BEBE7"/>
    <w:rsid w:val="007A0E70"/>
  </w:style>
  <w:style w:type="paragraph" w:customStyle="1" w:styleId="A845C557E8FB45D2AD2C752E8D016362">
    <w:name w:val="A845C557E8FB45D2AD2C752E8D016362"/>
    <w:rsid w:val="007A0E70"/>
  </w:style>
  <w:style w:type="paragraph" w:customStyle="1" w:styleId="7D9C24D21BB249BFB9CDEE193AEEBD8B">
    <w:name w:val="7D9C24D21BB249BFB9CDEE193AEEBD8B"/>
    <w:rsid w:val="007A0E70"/>
  </w:style>
  <w:style w:type="paragraph" w:customStyle="1" w:styleId="1BE06AEB59BE4B5E876B3489E6257C72">
    <w:name w:val="1BE06AEB59BE4B5E876B3489E6257C72"/>
    <w:rsid w:val="007A0E70"/>
  </w:style>
  <w:style w:type="paragraph" w:customStyle="1" w:styleId="3F9E4689E898416CA29676F29C5CF9D3">
    <w:name w:val="3F9E4689E898416CA29676F29C5CF9D3"/>
    <w:rsid w:val="007A0E70"/>
  </w:style>
  <w:style w:type="paragraph" w:customStyle="1" w:styleId="E5ED569A2CBA43D78FB1281DEBC173EB">
    <w:name w:val="E5ED569A2CBA43D78FB1281DEBC173EB"/>
    <w:rsid w:val="007A0E70"/>
  </w:style>
  <w:style w:type="paragraph" w:customStyle="1" w:styleId="8642359DF2934FBDA34A084AEFC976F6">
    <w:name w:val="8642359DF2934FBDA34A084AEFC976F6"/>
    <w:rsid w:val="007A0E70"/>
  </w:style>
  <w:style w:type="paragraph" w:customStyle="1" w:styleId="01621BEAF3F94CB582EE534C74114680">
    <w:name w:val="01621BEAF3F94CB582EE534C74114680"/>
    <w:rsid w:val="007A0E70"/>
  </w:style>
  <w:style w:type="paragraph" w:customStyle="1" w:styleId="D83CA7B535924443B4FB01C192DE704D">
    <w:name w:val="D83CA7B535924443B4FB01C192DE704D"/>
    <w:rsid w:val="007A0E70"/>
  </w:style>
  <w:style w:type="paragraph" w:customStyle="1" w:styleId="A05D739AF19C4F31BE585DCCC3D9498B">
    <w:name w:val="A05D739AF19C4F31BE585DCCC3D9498B"/>
    <w:rsid w:val="007A0E70"/>
  </w:style>
  <w:style w:type="paragraph" w:customStyle="1" w:styleId="D9A09142D64B4AD088DDA20CEEC19264">
    <w:name w:val="D9A09142D64B4AD088DDA20CEEC19264"/>
    <w:rsid w:val="007A0E70"/>
  </w:style>
  <w:style w:type="paragraph" w:customStyle="1" w:styleId="220D5390F96146D999E7EF6AF2A5E307">
    <w:name w:val="220D5390F96146D999E7EF6AF2A5E307"/>
    <w:rsid w:val="007A0E70"/>
  </w:style>
  <w:style w:type="paragraph" w:customStyle="1" w:styleId="07A79562D6714DD1815B77A4B2122EFF">
    <w:name w:val="07A79562D6714DD1815B77A4B2122EFF"/>
    <w:rsid w:val="007A0E70"/>
  </w:style>
  <w:style w:type="paragraph" w:customStyle="1" w:styleId="B11E91C289CA49C4A3F9D208B53704E9">
    <w:name w:val="B11E91C289CA49C4A3F9D208B53704E9"/>
    <w:rsid w:val="007A0E70"/>
  </w:style>
  <w:style w:type="paragraph" w:customStyle="1" w:styleId="E003F86B64BD4627B3EE315BC72BEA49">
    <w:name w:val="E003F86B64BD4627B3EE315BC72BEA49"/>
    <w:rsid w:val="007A0E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372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Deus, Elke</cp:lastModifiedBy>
  <cp:revision>2</cp:revision>
  <cp:lastPrinted>2010-02-09T14:25:00Z</cp:lastPrinted>
  <dcterms:created xsi:type="dcterms:W3CDTF">2024-01-11T08:51:00Z</dcterms:created>
  <dcterms:modified xsi:type="dcterms:W3CDTF">2024-01-11T08:51:00Z</dcterms:modified>
</cp:coreProperties>
</file>